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0B1" w:rsidRPr="007C62A6" w:rsidRDefault="009110B1" w:rsidP="0028106E">
      <w:pPr>
        <w:jc w:val="center"/>
        <w:rPr>
          <w:rFonts w:ascii="Times New Roman" w:hAnsi="Times New Roman"/>
          <w:sz w:val="28"/>
          <w:szCs w:val="28"/>
        </w:rPr>
      </w:pPr>
      <w:r w:rsidRPr="007C62A6">
        <w:rPr>
          <w:rFonts w:ascii="Times New Roman" w:hAnsi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9110B1" w:rsidRPr="007C62A6" w:rsidRDefault="009110B1" w:rsidP="0028106E">
      <w:pPr>
        <w:jc w:val="center"/>
        <w:rPr>
          <w:rFonts w:ascii="Times New Roman" w:hAnsi="Times New Roman"/>
          <w:sz w:val="28"/>
          <w:szCs w:val="28"/>
        </w:rPr>
      </w:pPr>
      <w:r w:rsidRPr="007C62A6">
        <w:rPr>
          <w:rFonts w:ascii="Times New Roman" w:hAnsi="Times New Roman"/>
          <w:sz w:val="28"/>
          <w:szCs w:val="28"/>
        </w:rPr>
        <w:t>«Детский сад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62A6">
        <w:rPr>
          <w:rFonts w:ascii="Times New Roman" w:hAnsi="Times New Roman"/>
          <w:sz w:val="28"/>
          <w:szCs w:val="28"/>
        </w:rPr>
        <w:t>458»</w:t>
      </w:r>
    </w:p>
    <w:p w:rsidR="009110B1" w:rsidRDefault="009110B1" w:rsidP="0028106E">
      <w:pPr>
        <w:jc w:val="center"/>
        <w:rPr>
          <w:rFonts w:ascii="Times New Roman" w:hAnsi="Times New Roman"/>
          <w:b/>
          <w:sz w:val="40"/>
          <w:szCs w:val="40"/>
        </w:rPr>
      </w:pPr>
    </w:p>
    <w:p w:rsidR="009110B1" w:rsidRDefault="009110B1" w:rsidP="0028106E">
      <w:pPr>
        <w:jc w:val="center"/>
        <w:rPr>
          <w:rFonts w:ascii="Times New Roman" w:hAnsi="Times New Roman"/>
          <w:b/>
          <w:sz w:val="40"/>
          <w:szCs w:val="40"/>
        </w:rPr>
      </w:pPr>
    </w:p>
    <w:p w:rsidR="009110B1" w:rsidRPr="00A32F0B" w:rsidRDefault="009110B1" w:rsidP="0028106E">
      <w:pPr>
        <w:jc w:val="center"/>
        <w:rPr>
          <w:rFonts w:ascii="Times New Roman" w:hAnsi="Times New Roman"/>
          <w:b/>
          <w:sz w:val="36"/>
          <w:szCs w:val="36"/>
        </w:rPr>
      </w:pPr>
    </w:p>
    <w:p w:rsidR="009110B1" w:rsidRPr="00D25887" w:rsidRDefault="009110B1" w:rsidP="0028106E">
      <w:pPr>
        <w:jc w:val="center"/>
        <w:rPr>
          <w:rFonts w:ascii="Times New Roman" w:hAnsi="Times New Roman"/>
          <w:b/>
          <w:sz w:val="52"/>
          <w:szCs w:val="52"/>
        </w:rPr>
      </w:pPr>
      <w:r w:rsidRPr="00D25887">
        <w:rPr>
          <w:rFonts w:ascii="Times New Roman" w:hAnsi="Times New Roman"/>
          <w:b/>
          <w:sz w:val="52"/>
          <w:szCs w:val="52"/>
        </w:rPr>
        <w:t>План саморазвития</w:t>
      </w:r>
    </w:p>
    <w:p w:rsidR="009110B1" w:rsidRPr="00D25887" w:rsidRDefault="009110B1" w:rsidP="0028106E">
      <w:pPr>
        <w:jc w:val="center"/>
        <w:rPr>
          <w:rFonts w:ascii="Times New Roman" w:hAnsi="Times New Roman"/>
          <w:b/>
          <w:sz w:val="36"/>
          <w:szCs w:val="36"/>
        </w:rPr>
      </w:pPr>
      <w:r w:rsidRPr="00D25887">
        <w:rPr>
          <w:rFonts w:ascii="Times New Roman" w:hAnsi="Times New Roman"/>
          <w:b/>
          <w:sz w:val="36"/>
          <w:szCs w:val="36"/>
        </w:rPr>
        <w:t>Тема: «Формирование познавательной активности у детей среднего дошкольного возраста посредством ознакомления с растениями»</w:t>
      </w:r>
    </w:p>
    <w:p w:rsidR="009110B1" w:rsidRDefault="009110B1" w:rsidP="0028106E">
      <w:pPr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36"/>
          <w:szCs w:val="36"/>
        </w:rPr>
        <w:t>на 2017- 2020</w:t>
      </w:r>
      <w:r w:rsidRPr="00A32F0B">
        <w:rPr>
          <w:rFonts w:ascii="Times New Roman" w:hAnsi="Times New Roman"/>
          <w:sz w:val="36"/>
          <w:szCs w:val="36"/>
        </w:rPr>
        <w:t xml:space="preserve"> учебный год</w:t>
      </w:r>
    </w:p>
    <w:p w:rsidR="009110B1" w:rsidRDefault="009110B1" w:rsidP="0028106E">
      <w:pPr>
        <w:jc w:val="center"/>
        <w:rPr>
          <w:rFonts w:ascii="Times New Roman" w:hAnsi="Times New Roman"/>
          <w:sz w:val="44"/>
          <w:szCs w:val="44"/>
        </w:rPr>
      </w:pPr>
    </w:p>
    <w:p w:rsidR="009110B1" w:rsidRDefault="009110B1" w:rsidP="0028106E">
      <w:pPr>
        <w:jc w:val="center"/>
        <w:rPr>
          <w:rFonts w:ascii="Times New Roman" w:hAnsi="Times New Roman"/>
          <w:sz w:val="44"/>
          <w:szCs w:val="44"/>
        </w:rPr>
      </w:pPr>
    </w:p>
    <w:p w:rsidR="009110B1" w:rsidRDefault="009110B1" w:rsidP="0028106E">
      <w:pPr>
        <w:jc w:val="center"/>
        <w:rPr>
          <w:rFonts w:ascii="Times New Roman" w:hAnsi="Times New Roman"/>
          <w:sz w:val="44"/>
          <w:szCs w:val="44"/>
        </w:rPr>
      </w:pPr>
    </w:p>
    <w:p w:rsidR="009110B1" w:rsidRDefault="009110B1" w:rsidP="0028106E">
      <w:pPr>
        <w:jc w:val="center"/>
        <w:rPr>
          <w:rFonts w:ascii="Times New Roman" w:hAnsi="Times New Roman"/>
          <w:sz w:val="44"/>
          <w:szCs w:val="44"/>
        </w:rPr>
      </w:pPr>
    </w:p>
    <w:p w:rsidR="009110B1" w:rsidRDefault="009110B1" w:rsidP="0028106E">
      <w:pPr>
        <w:jc w:val="center"/>
        <w:rPr>
          <w:rFonts w:ascii="Times New Roman" w:hAnsi="Times New Roman"/>
          <w:sz w:val="44"/>
          <w:szCs w:val="44"/>
        </w:rPr>
      </w:pPr>
    </w:p>
    <w:p w:rsidR="009110B1" w:rsidRPr="007C62A6" w:rsidRDefault="009110B1" w:rsidP="0028106E">
      <w:pPr>
        <w:jc w:val="center"/>
        <w:rPr>
          <w:rFonts w:ascii="Times New Roman" w:hAnsi="Times New Roman"/>
          <w:sz w:val="28"/>
          <w:szCs w:val="28"/>
        </w:rPr>
      </w:pPr>
    </w:p>
    <w:p w:rsidR="009110B1" w:rsidRDefault="009110B1" w:rsidP="00084E7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  <w:r w:rsidRPr="007C62A6">
        <w:rPr>
          <w:rFonts w:ascii="Times New Roman" w:hAnsi="Times New Roman"/>
          <w:sz w:val="28"/>
          <w:szCs w:val="28"/>
        </w:rPr>
        <w:t xml:space="preserve">Выполнил: </w:t>
      </w:r>
      <w:r>
        <w:rPr>
          <w:rFonts w:ascii="Times New Roman" w:hAnsi="Times New Roman"/>
          <w:sz w:val="28"/>
          <w:szCs w:val="28"/>
        </w:rPr>
        <w:t xml:space="preserve">воспитатель </w:t>
      </w:r>
    </w:p>
    <w:p w:rsidR="009110B1" w:rsidRPr="007C62A6" w:rsidRDefault="009110B1" w:rsidP="00084E7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Иванова Э. </w:t>
      </w:r>
      <w:r w:rsidRPr="007C62A6">
        <w:rPr>
          <w:rFonts w:ascii="Times New Roman" w:hAnsi="Times New Roman"/>
          <w:sz w:val="28"/>
          <w:szCs w:val="28"/>
        </w:rPr>
        <w:t>М.</w:t>
      </w:r>
    </w:p>
    <w:p w:rsidR="009110B1" w:rsidRPr="007C62A6" w:rsidRDefault="009110B1" w:rsidP="00597C05">
      <w:pPr>
        <w:ind w:right="-59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Высшая</w:t>
      </w:r>
      <w:r w:rsidRPr="007C62A6">
        <w:rPr>
          <w:rFonts w:ascii="Times New Roman" w:hAnsi="Times New Roman"/>
          <w:sz w:val="28"/>
          <w:szCs w:val="28"/>
        </w:rPr>
        <w:t xml:space="preserve"> квалификационная категория</w:t>
      </w:r>
    </w:p>
    <w:p w:rsidR="009110B1" w:rsidRPr="007C62A6" w:rsidRDefault="009110B1" w:rsidP="0028106E">
      <w:pPr>
        <w:jc w:val="center"/>
        <w:rPr>
          <w:rFonts w:ascii="Times New Roman" w:hAnsi="Times New Roman"/>
          <w:sz w:val="28"/>
          <w:szCs w:val="28"/>
        </w:rPr>
      </w:pPr>
    </w:p>
    <w:p w:rsidR="009110B1" w:rsidRPr="007C62A6" w:rsidRDefault="009110B1" w:rsidP="0028106E">
      <w:pPr>
        <w:jc w:val="center"/>
        <w:rPr>
          <w:rFonts w:ascii="Times New Roman" w:hAnsi="Times New Roman"/>
          <w:sz w:val="28"/>
          <w:szCs w:val="28"/>
        </w:rPr>
      </w:pPr>
    </w:p>
    <w:p w:rsidR="009110B1" w:rsidRDefault="009110B1" w:rsidP="0028106E">
      <w:pPr>
        <w:jc w:val="center"/>
        <w:rPr>
          <w:rFonts w:ascii="Times New Roman" w:hAnsi="Times New Roman"/>
          <w:sz w:val="28"/>
          <w:szCs w:val="28"/>
        </w:rPr>
      </w:pPr>
    </w:p>
    <w:p w:rsidR="009110B1" w:rsidRDefault="009110B1" w:rsidP="0028106E">
      <w:pPr>
        <w:jc w:val="center"/>
        <w:rPr>
          <w:rFonts w:ascii="Times New Roman" w:hAnsi="Times New Roman"/>
          <w:sz w:val="28"/>
          <w:szCs w:val="28"/>
        </w:rPr>
      </w:pPr>
    </w:p>
    <w:p w:rsidR="009110B1" w:rsidRDefault="009110B1" w:rsidP="0028106E">
      <w:pPr>
        <w:jc w:val="center"/>
        <w:rPr>
          <w:rFonts w:ascii="Times New Roman" w:hAnsi="Times New Roman"/>
          <w:sz w:val="28"/>
          <w:szCs w:val="28"/>
        </w:rPr>
      </w:pPr>
    </w:p>
    <w:p w:rsidR="009110B1" w:rsidRPr="00D25887" w:rsidRDefault="009110B1" w:rsidP="00D25887">
      <w:pPr>
        <w:jc w:val="center"/>
        <w:rPr>
          <w:rFonts w:ascii="Times New Roman" w:hAnsi="Times New Roman"/>
          <w:sz w:val="28"/>
          <w:szCs w:val="28"/>
        </w:rPr>
      </w:pPr>
      <w:r w:rsidRPr="007C62A6">
        <w:rPr>
          <w:rFonts w:ascii="Times New Roman" w:hAnsi="Times New Roman"/>
          <w:sz w:val="28"/>
          <w:szCs w:val="28"/>
        </w:rPr>
        <w:t>Нижний Новгород</w:t>
      </w:r>
    </w:p>
    <w:p w:rsidR="009110B1" w:rsidRPr="000F570B" w:rsidRDefault="009110B1" w:rsidP="000F570B">
      <w:pPr>
        <w:pStyle w:val="NormalWe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0F570B">
        <w:rPr>
          <w:b/>
          <w:bCs/>
          <w:color w:val="000000"/>
          <w:sz w:val="28"/>
          <w:szCs w:val="28"/>
        </w:rPr>
        <w:t xml:space="preserve">Цель: </w:t>
      </w:r>
      <w:r>
        <w:rPr>
          <w:bCs/>
          <w:color w:val="000000"/>
          <w:sz w:val="28"/>
          <w:szCs w:val="28"/>
        </w:rPr>
        <w:t>п</w:t>
      </w:r>
      <w:r w:rsidRPr="000F570B">
        <w:rPr>
          <w:bCs/>
          <w:color w:val="000000"/>
          <w:sz w:val="28"/>
          <w:szCs w:val="28"/>
        </w:rPr>
        <w:t>овысить свой профессиональный уровень по вопросу формирования экологической культуры у детей среднего дошкольного возраста через ознакомление с растениями</w:t>
      </w:r>
      <w:r>
        <w:rPr>
          <w:bCs/>
          <w:color w:val="000000"/>
          <w:sz w:val="28"/>
          <w:szCs w:val="28"/>
        </w:rPr>
        <w:t>.</w:t>
      </w:r>
    </w:p>
    <w:p w:rsidR="009110B1" w:rsidRPr="000F570B" w:rsidRDefault="009110B1" w:rsidP="000F570B">
      <w:pPr>
        <w:pStyle w:val="NormalWeb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8"/>
          <w:szCs w:val="28"/>
        </w:rPr>
      </w:pPr>
    </w:p>
    <w:p w:rsidR="009110B1" w:rsidRPr="000F570B" w:rsidRDefault="009110B1" w:rsidP="000F570B">
      <w:pPr>
        <w:pStyle w:val="NormalWeb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8"/>
          <w:szCs w:val="28"/>
        </w:rPr>
      </w:pPr>
      <w:r w:rsidRPr="000F570B">
        <w:rPr>
          <w:b/>
          <w:bCs/>
          <w:color w:val="000000"/>
          <w:sz w:val="28"/>
          <w:szCs w:val="28"/>
        </w:rPr>
        <w:t>Задачи:</w:t>
      </w:r>
    </w:p>
    <w:p w:rsidR="009110B1" w:rsidRPr="000F570B" w:rsidRDefault="009110B1" w:rsidP="000F570B">
      <w:pPr>
        <w:pStyle w:val="NormalWeb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  <w:sz w:val="28"/>
          <w:szCs w:val="28"/>
        </w:rPr>
      </w:pPr>
      <w:r w:rsidRPr="000F570B">
        <w:rPr>
          <w:bCs/>
          <w:color w:val="000000"/>
          <w:sz w:val="28"/>
          <w:szCs w:val="28"/>
        </w:rPr>
        <w:t>1. Изучить научно – методическую литературу и опыт работы педагогов по теме самообразования.</w:t>
      </w:r>
    </w:p>
    <w:p w:rsidR="009110B1" w:rsidRPr="000F570B" w:rsidRDefault="009110B1" w:rsidP="000F570B">
      <w:pPr>
        <w:pStyle w:val="NormalWeb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0F570B">
        <w:rPr>
          <w:bCs/>
          <w:color w:val="000000"/>
          <w:sz w:val="28"/>
          <w:szCs w:val="28"/>
        </w:rPr>
        <w:t xml:space="preserve">2. </w:t>
      </w:r>
      <w:r w:rsidRPr="000F570B">
        <w:rPr>
          <w:color w:val="000000"/>
          <w:sz w:val="28"/>
          <w:szCs w:val="28"/>
        </w:rPr>
        <w:t>Обеспечить собственное непрерыв</w:t>
      </w:r>
      <w:r>
        <w:rPr>
          <w:color w:val="000000"/>
          <w:sz w:val="28"/>
          <w:szCs w:val="28"/>
        </w:rPr>
        <w:t>ное профессиональное развитие</w:t>
      </w:r>
      <w:r w:rsidRPr="000F570B">
        <w:rPr>
          <w:color w:val="000000"/>
          <w:sz w:val="28"/>
          <w:szCs w:val="28"/>
        </w:rPr>
        <w:t>.</w:t>
      </w:r>
    </w:p>
    <w:p w:rsidR="009110B1" w:rsidRPr="000F570B" w:rsidRDefault="009110B1" w:rsidP="000F570B">
      <w:pPr>
        <w:pStyle w:val="NormalWeb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0F570B">
        <w:rPr>
          <w:color w:val="000000"/>
          <w:sz w:val="28"/>
          <w:szCs w:val="28"/>
        </w:rPr>
        <w:t xml:space="preserve">3. </w:t>
      </w:r>
      <w:r w:rsidRPr="000F570B">
        <w:rPr>
          <w:sz w:val="28"/>
          <w:szCs w:val="28"/>
        </w:rPr>
        <w:t>Разработать практический материал по теме самообразования для детей, родителей и педагогов.</w:t>
      </w:r>
    </w:p>
    <w:p w:rsidR="009110B1" w:rsidRPr="000F570B" w:rsidRDefault="009110B1" w:rsidP="000F570B">
      <w:pPr>
        <w:pStyle w:val="NormalWeb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0F570B">
        <w:rPr>
          <w:sz w:val="28"/>
          <w:szCs w:val="28"/>
        </w:rPr>
        <w:t xml:space="preserve">4. </w:t>
      </w:r>
      <w:r w:rsidRPr="000F570B">
        <w:rPr>
          <w:color w:val="000000"/>
          <w:sz w:val="28"/>
          <w:szCs w:val="28"/>
        </w:rPr>
        <w:t>Внедрить свой  педагогический опыт  работы со всеми участниками образовательных отношений.</w:t>
      </w:r>
    </w:p>
    <w:p w:rsidR="009110B1" w:rsidRPr="000F570B" w:rsidRDefault="009110B1" w:rsidP="000F570B">
      <w:pPr>
        <w:pStyle w:val="NormalWeb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0F570B">
        <w:rPr>
          <w:color w:val="000000"/>
          <w:sz w:val="28"/>
          <w:szCs w:val="28"/>
        </w:rPr>
        <w:t>5. Разместить опыт работы в методическом кабинете, транслировать на районных методических мероприятиях и интернет порталах педагогических сообществ.</w:t>
      </w:r>
    </w:p>
    <w:p w:rsidR="009110B1" w:rsidRPr="000F570B" w:rsidRDefault="009110B1" w:rsidP="000F570B">
      <w:pPr>
        <w:jc w:val="both"/>
        <w:rPr>
          <w:rFonts w:ascii="Times New Roman" w:hAnsi="Times New Roman"/>
          <w:b/>
          <w:sz w:val="28"/>
          <w:szCs w:val="28"/>
        </w:rPr>
      </w:pPr>
    </w:p>
    <w:p w:rsidR="009110B1" w:rsidRDefault="009110B1" w:rsidP="0028106E">
      <w:pPr>
        <w:rPr>
          <w:rFonts w:ascii="Times New Roman" w:hAnsi="Times New Roman"/>
          <w:sz w:val="28"/>
          <w:szCs w:val="28"/>
        </w:rPr>
      </w:pPr>
      <w:r w:rsidRPr="00B073A1">
        <w:rPr>
          <w:rFonts w:ascii="Times New Roman" w:hAnsi="Times New Roman"/>
          <w:b/>
          <w:sz w:val="28"/>
          <w:szCs w:val="28"/>
        </w:rPr>
        <w:t>I этап:</w:t>
      </w:r>
      <w:r w:rsidRPr="00B073A1">
        <w:rPr>
          <w:rFonts w:ascii="Times New Roman" w:hAnsi="Times New Roman"/>
          <w:sz w:val="28"/>
          <w:szCs w:val="28"/>
        </w:rPr>
        <w:t xml:space="preserve"> (</w:t>
      </w:r>
      <w:r w:rsidRPr="00527E1D">
        <w:rPr>
          <w:rFonts w:ascii="Times New Roman" w:hAnsi="Times New Roman"/>
          <w:b/>
          <w:sz w:val="28"/>
          <w:szCs w:val="28"/>
        </w:rPr>
        <w:t>теоретический) – 2018-2019 уч год.</w:t>
      </w:r>
    </w:p>
    <w:p w:rsidR="009110B1" w:rsidRPr="00B073A1" w:rsidRDefault="009110B1" w:rsidP="002810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</w:t>
      </w:r>
      <w:r w:rsidRPr="00B073A1">
        <w:rPr>
          <w:rFonts w:ascii="Times New Roman" w:hAnsi="Times New Roman"/>
          <w:sz w:val="28"/>
          <w:szCs w:val="28"/>
        </w:rPr>
        <w:t>зучение методической литературы, газетных и журнальных статей, материалов из опыта работы</w:t>
      </w:r>
      <w:r>
        <w:rPr>
          <w:rFonts w:ascii="Times New Roman" w:hAnsi="Times New Roman"/>
          <w:sz w:val="28"/>
          <w:szCs w:val="28"/>
        </w:rPr>
        <w:t xml:space="preserve"> педагогов</w:t>
      </w:r>
      <w:r w:rsidRPr="00B073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110B1" w:rsidRPr="00B073A1" w:rsidRDefault="009110B1" w:rsidP="0028106E">
      <w:pPr>
        <w:rPr>
          <w:rFonts w:ascii="Times New Roman" w:hAnsi="Times New Roman"/>
          <w:sz w:val="28"/>
          <w:szCs w:val="28"/>
        </w:rPr>
      </w:pPr>
      <w:r w:rsidRPr="00B073A1">
        <w:rPr>
          <w:rFonts w:ascii="Times New Roman" w:hAnsi="Times New Roman"/>
          <w:sz w:val="28"/>
          <w:szCs w:val="28"/>
        </w:rPr>
        <w:t xml:space="preserve">- Разработка практического материала по теме самообразования (план, конспекты, </w:t>
      </w:r>
      <w:r>
        <w:rPr>
          <w:rFonts w:ascii="Times New Roman" w:hAnsi="Times New Roman"/>
          <w:sz w:val="28"/>
          <w:szCs w:val="28"/>
        </w:rPr>
        <w:t xml:space="preserve">методические </w:t>
      </w:r>
      <w:r w:rsidRPr="00B073A1">
        <w:rPr>
          <w:rFonts w:ascii="Times New Roman" w:hAnsi="Times New Roman"/>
          <w:sz w:val="28"/>
          <w:szCs w:val="28"/>
        </w:rPr>
        <w:t>рекомендации</w:t>
      </w:r>
      <w:r>
        <w:rPr>
          <w:rFonts w:ascii="Times New Roman" w:hAnsi="Times New Roman"/>
          <w:sz w:val="28"/>
          <w:szCs w:val="28"/>
        </w:rPr>
        <w:t>, консультации для педагогов и родителей</w:t>
      </w:r>
      <w:r w:rsidRPr="00B073A1">
        <w:rPr>
          <w:rFonts w:ascii="Times New Roman" w:hAnsi="Times New Roman"/>
          <w:sz w:val="28"/>
          <w:szCs w:val="28"/>
        </w:rPr>
        <w:t>).</w:t>
      </w:r>
    </w:p>
    <w:p w:rsidR="009110B1" w:rsidRDefault="009110B1" w:rsidP="0028106E">
      <w:pPr>
        <w:rPr>
          <w:rFonts w:ascii="Times New Roman" w:hAnsi="Times New Roman"/>
          <w:sz w:val="28"/>
          <w:szCs w:val="28"/>
        </w:rPr>
      </w:pPr>
      <w:r w:rsidRPr="00B073A1">
        <w:rPr>
          <w:rFonts w:ascii="Times New Roman" w:hAnsi="Times New Roman"/>
          <w:sz w:val="28"/>
          <w:szCs w:val="28"/>
        </w:rPr>
        <w:t xml:space="preserve"> - Подготовка мониторингового материала (диагностические карты, анкеты для родителей, педагогов). </w:t>
      </w:r>
    </w:p>
    <w:p w:rsidR="009110B1" w:rsidRDefault="009110B1" w:rsidP="0028106E">
      <w:pPr>
        <w:rPr>
          <w:rFonts w:ascii="Times New Roman" w:hAnsi="Times New Roman"/>
          <w:b/>
          <w:sz w:val="28"/>
          <w:szCs w:val="28"/>
        </w:rPr>
      </w:pPr>
    </w:p>
    <w:p w:rsidR="009110B1" w:rsidRDefault="009110B1" w:rsidP="0028106E">
      <w:pPr>
        <w:rPr>
          <w:rFonts w:ascii="Times New Roman" w:hAnsi="Times New Roman"/>
          <w:b/>
          <w:sz w:val="28"/>
          <w:szCs w:val="28"/>
        </w:rPr>
      </w:pPr>
      <w:r w:rsidRPr="00B073A1">
        <w:rPr>
          <w:rFonts w:ascii="Times New Roman" w:hAnsi="Times New Roman"/>
          <w:b/>
          <w:sz w:val="28"/>
          <w:szCs w:val="28"/>
        </w:rPr>
        <w:t>II этап</w:t>
      </w:r>
      <w:r w:rsidRPr="00B073A1">
        <w:rPr>
          <w:rFonts w:ascii="Times New Roman" w:hAnsi="Times New Roman"/>
          <w:sz w:val="28"/>
          <w:szCs w:val="28"/>
        </w:rPr>
        <w:t xml:space="preserve">: </w:t>
      </w:r>
      <w:r w:rsidRPr="00527E1D">
        <w:rPr>
          <w:rFonts w:ascii="Times New Roman" w:hAnsi="Times New Roman"/>
          <w:b/>
          <w:sz w:val="28"/>
          <w:szCs w:val="28"/>
        </w:rPr>
        <w:t xml:space="preserve">(практический – внедрение разработанного материала). </w:t>
      </w:r>
    </w:p>
    <w:p w:rsidR="009110B1" w:rsidRPr="00B073A1" w:rsidRDefault="009110B1" w:rsidP="0028106E">
      <w:pPr>
        <w:rPr>
          <w:rFonts w:ascii="Times New Roman" w:hAnsi="Times New Roman"/>
          <w:sz w:val="28"/>
          <w:szCs w:val="28"/>
        </w:rPr>
      </w:pPr>
      <w:r w:rsidRPr="00527E1D">
        <w:rPr>
          <w:rFonts w:ascii="Times New Roman" w:hAnsi="Times New Roman"/>
          <w:b/>
          <w:sz w:val="28"/>
          <w:szCs w:val="28"/>
        </w:rPr>
        <w:t>2019- 2020 уч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3"/>
        <w:gridCol w:w="2693"/>
        <w:gridCol w:w="2979"/>
        <w:gridCol w:w="2975"/>
      </w:tblGrid>
      <w:tr w:rsidR="009110B1" w:rsidRPr="00A47CFC" w:rsidTr="00A47CFC">
        <w:tc>
          <w:tcPr>
            <w:tcW w:w="141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7CFC">
              <w:rPr>
                <w:rFonts w:ascii="Times New Roman" w:hAnsi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69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7CFC">
              <w:rPr>
                <w:rFonts w:ascii="Times New Roman" w:hAnsi="Times New Roman"/>
                <w:b/>
                <w:sz w:val="28"/>
                <w:szCs w:val="28"/>
              </w:rPr>
              <w:t>Работа с детьми</w:t>
            </w:r>
          </w:p>
        </w:tc>
        <w:tc>
          <w:tcPr>
            <w:tcW w:w="2979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7CFC">
              <w:rPr>
                <w:rFonts w:ascii="Times New Roman" w:hAnsi="Times New Roman"/>
                <w:b/>
                <w:sz w:val="28"/>
                <w:szCs w:val="28"/>
              </w:rPr>
              <w:t>Работа с родителями</w:t>
            </w:r>
          </w:p>
        </w:tc>
        <w:tc>
          <w:tcPr>
            <w:tcW w:w="2975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7CFC">
              <w:rPr>
                <w:rFonts w:ascii="Times New Roman" w:hAnsi="Times New Roman"/>
                <w:b/>
                <w:sz w:val="28"/>
                <w:szCs w:val="28"/>
              </w:rPr>
              <w:t>Работа с педагогами</w:t>
            </w:r>
          </w:p>
        </w:tc>
      </w:tr>
      <w:tr w:rsidR="009110B1" w:rsidRPr="00A47CFC" w:rsidTr="00A47CFC">
        <w:tc>
          <w:tcPr>
            <w:tcW w:w="141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269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1.Изготовление фотоальбома «Растения вокруг нас»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2.Изготовление макета «Растения нашего участка»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3.Пополнение уголок природы рекомендуемыми растениями.</w:t>
            </w:r>
          </w:p>
        </w:tc>
        <w:tc>
          <w:tcPr>
            <w:tcW w:w="2979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Привлечение родителей к изготовлению ширм о сезонных изменениях у растений участка.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5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Оформление методических рекомендаций молодым воспитателям по содержанию уголка природы (в методическом кабинете)</w:t>
            </w:r>
          </w:p>
        </w:tc>
      </w:tr>
      <w:tr w:rsidR="009110B1" w:rsidRPr="00A47CFC" w:rsidTr="00A47CFC">
        <w:tc>
          <w:tcPr>
            <w:tcW w:w="141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269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1.Сбор природного и бросового материала в центр экспериментирования.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2. Изготовление дидактических игр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«Части растений» «Плоды и корнеплоды»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3. Изготовление знаков потребностей комнатных растений.</w:t>
            </w:r>
          </w:p>
        </w:tc>
        <w:tc>
          <w:tcPr>
            <w:tcW w:w="2979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1.Привлечение родителей к созданию «Осеннего натюрморта» (овощи)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3. Привлечение родителей к созданию альбома «Осень на опушке краски разводила»</w:t>
            </w:r>
          </w:p>
        </w:tc>
        <w:tc>
          <w:tcPr>
            <w:tcW w:w="2975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0B1" w:rsidRPr="00A47CFC" w:rsidTr="00A47CFC">
        <w:tc>
          <w:tcPr>
            <w:tcW w:w="141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269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1.Оформление макета- ширмы «Деревья нашего участка зимой»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2. Разработка конспекта итогового занятия «Растения осенью»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3. Провести занятие «Растения осенью»</w:t>
            </w:r>
          </w:p>
        </w:tc>
        <w:tc>
          <w:tcPr>
            <w:tcW w:w="2979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1. Размещение информации «Гуляй да присматривайся» в родительском уголке.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2. Привлечение родителей к изготовлению альбома «Мы с мамой вырастили цветок»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5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 xml:space="preserve">Разработка памятки «Интегративный подход к организации экологического центра» </w:t>
            </w:r>
          </w:p>
        </w:tc>
      </w:tr>
      <w:tr w:rsidR="009110B1" w:rsidRPr="00A47CFC" w:rsidTr="00A47CFC">
        <w:tc>
          <w:tcPr>
            <w:tcW w:w="141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269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1. Подбор стихов о деревьях зимой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2. Составление плана-конспекта наблюдения за комнатными растениями «Кому что?» (особенности видов растений, условия разные)</w:t>
            </w:r>
          </w:p>
        </w:tc>
        <w:tc>
          <w:tcPr>
            <w:tcW w:w="2979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1.Составление консультации для родителей «Растения в художественных произведениях»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5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0B1" w:rsidRPr="00A47CFC" w:rsidTr="00A47CFC">
        <w:tc>
          <w:tcPr>
            <w:tcW w:w="141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269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1.Подготовить макет «Уголок зимнего леса».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2.Составление конспекта наблюдения «Рябина кормит снегирей»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9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1.Проведение индивидуальных и подгрупповых рекомендаций по созданию предметно- развивающей среды по ознакомлению с миром природа в домашних условиях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2.Оформление стенда «Мы рисуем деревья»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5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1.Составление консультации «Изготовление дидактических пособий по ознакомлению детей с растениями»</w:t>
            </w:r>
          </w:p>
        </w:tc>
      </w:tr>
      <w:tr w:rsidR="009110B1" w:rsidRPr="00A47CFC" w:rsidTr="00A47CFC">
        <w:tc>
          <w:tcPr>
            <w:tcW w:w="141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269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1.Изготовление игры на развитие внимания «Чего не хватает?»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 xml:space="preserve">«Путаница» 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2.Оформление альбома «Разные растения»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9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2975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0B1" w:rsidRPr="00A47CFC" w:rsidTr="00A47CFC">
        <w:tc>
          <w:tcPr>
            <w:tcW w:w="141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269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1.Изготовление макета «Огород на подоконнике»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2.Внести графические модели ухода за растениями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9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1.Привлечение родителей к выращиванию рассады цветов для участка.</w:t>
            </w:r>
          </w:p>
        </w:tc>
        <w:tc>
          <w:tcPr>
            <w:tcW w:w="2975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 xml:space="preserve">1.Консультация «Экологическая развивающая среда- залог формирования активной 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Самостоятельной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деятельности ребёнка»</w:t>
            </w:r>
          </w:p>
        </w:tc>
      </w:tr>
      <w:tr w:rsidR="009110B1" w:rsidRPr="00A47CFC" w:rsidTr="00A47CFC">
        <w:tc>
          <w:tcPr>
            <w:tcW w:w="141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269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 xml:space="preserve"> 1.Внести коллекцию семян разных растений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2. Изготовить и внести модели развития растений</w:t>
            </w:r>
          </w:p>
        </w:tc>
        <w:tc>
          <w:tcPr>
            <w:tcW w:w="2979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1.Привлечение родителей к проектной деятельности «Ох, ох, ох мы посеяли горох»</w:t>
            </w:r>
          </w:p>
        </w:tc>
        <w:tc>
          <w:tcPr>
            <w:tcW w:w="2975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1.Методические рекомендации «Использование моделирования в экологическом образовании»</w:t>
            </w:r>
          </w:p>
        </w:tc>
      </w:tr>
      <w:tr w:rsidR="009110B1" w:rsidRPr="00A47CFC" w:rsidTr="00A47CFC">
        <w:tc>
          <w:tcPr>
            <w:tcW w:w="141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2693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1.Изготовление дидактических игр: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 xml:space="preserve">«Назови одним словом» 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>2. Изготовление картотеки стихов «Доскажи словечко»</w:t>
            </w:r>
          </w:p>
        </w:tc>
        <w:tc>
          <w:tcPr>
            <w:tcW w:w="2979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CFC">
              <w:rPr>
                <w:rFonts w:ascii="Times New Roman" w:hAnsi="Times New Roman"/>
                <w:sz w:val="28"/>
                <w:szCs w:val="28"/>
              </w:rPr>
              <w:t xml:space="preserve">1.Привлечение родителей к посадке рассады цветов на участке изготовлению пособий </w:t>
            </w:r>
          </w:p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5" w:type="dxa"/>
          </w:tcPr>
          <w:p w:rsidR="009110B1" w:rsidRPr="00A47CFC" w:rsidRDefault="009110B1" w:rsidP="00A47C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110B1" w:rsidRDefault="009110B1" w:rsidP="0028106E">
      <w:pPr>
        <w:rPr>
          <w:rFonts w:ascii="Times New Roman" w:hAnsi="Times New Roman"/>
          <w:b/>
          <w:sz w:val="28"/>
          <w:szCs w:val="28"/>
        </w:rPr>
      </w:pPr>
    </w:p>
    <w:p w:rsidR="009110B1" w:rsidRDefault="009110B1" w:rsidP="0028106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III этап- Рефлексивный </w:t>
      </w:r>
    </w:p>
    <w:p w:rsidR="009110B1" w:rsidRDefault="009110B1" w:rsidP="002810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и срок отчета </w:t>
      </w:r>
      <w:r w:rsidRPr="00B073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2020- 2021 уч.год</w:t>
      </w:r>
    </w:p>
    <w:p w:rsidR="009110B1" w:rsidRDefault="009110B1" w:rsidP="002810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-Обобщение опыта работы.</w:t>
      </w:r>
    </w:p>
    <w:p w:rsidR="009110B1" w:rsidRDefault="009110B1" w:rsidP="002810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-Транслирование опыта на интернет- портале </w:t>
      </w:r>
      <w:r>
        <w:rPr>
          <w:rFonts w:ascii="Times New Roman" w:hAnsi="Times New Roman"/>
          <w:sz w:val="28"/>
          <w:szCs w:val="28"/>
          <w:lang w:val="en-US"/>
        </w:rPr>
        <w:t>maam</w:t>
      </w:r>
      <w:r w:rsidRPr="005279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>, «Продлёнка».</w:t>
      </w:r>
    </w:p>
    <w:p w:rsidR="009110B1" w:rsidRDefault="009110B1" w:rsidP="002810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-Публикация в электронных журналах: «Вестник Просвещения», «Педагог» «Альманах педагога».</w:t>
      </w:r>
    </w:p>
    <w:p w:rsidR="009110B1" w:rsidRDefault="009110B1" w:rsidP="002810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Дня открытых дверей для родителей.</w:t>
      </w:r>
    </w:p>
    <w:p w:rsidR="009110B1" w:rsidRDefault="009110B1" w:rsidP="002810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-Проведение мастер-класса для педагогов </w:t>
      </w:r>
      <w:r w:rsidRPr="00EC698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Изготовление дидактических пособий по ознакомлению детей с растениями</w:t>
      </w:r>
      <w:r w:rsidRPr="00EC698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9110B1" w:rsidRDefault="009110B1" w:rsidP="002810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-Оформление выставки методической литературы, дидактического материала.</w:t>
      </w:r>
    </w:p>
    <w:p w:rsidR="009110B1" w:rsidRDefault="009110B1" w:rsidP="002810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открытых занятий для студентов Нижегородского Губернского колледжа и педагогов ДОУ.</w:t>
      </w:r>
    </w:p>
    <w:p w:rsidR="009110B1" w:rsidRDefault="009110B1" w:rsidP="002810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Перспективы: Участие в методических мероприятиях, посвящённых теме самообразования.</w:t>
      </w:r>
    </w:p>
    <w:p w:rsidR="009110B1" w:rsidRDefault="009110B1" w:rsidP="0028106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110B1" w:rsidRPr="004C7A02" w:rsidRDefault="009110B1" w:rsidP="0028106E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4C7A02">
        <w:rPr>
          <w:rFonts w:ascii="Times New Roman" w:hAnsi="Times New Roman"/>
          <w:b/>
          <w:sz w:val="28"/>
          <w:szCs w:val="28"/>
        </w:rPr>
        <w:t>Литература:</w:t>
      </w:r>
    </w:p>
    <w:p w:rsidR="009110B1" w:rsidRPr="00B073A1" w:rsidRDefault="009110B1" w:rsidP="0028106E">
      <w:pPr>
        <w:rPr>
          <w:rFonts w:ascii="Times New Roman" w:hAnsi="Times New Roman"/>
          <w:sz w:val="28"/>
          <w:szCs w:val="28"/>
        </w:rPr>
      </w:pPr>
      <w:r w:rsidRPr="00B073A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«От рождения до школы» Программа и краткие методические рекомендации для работы с детьми 4-5 лет. По редакцией Н.Е. Вераксы, Т.С. Комаровой, М.А. Васильевой, - М: «Мозаика-Синтез», 2018г.</w:t>
      </w:r>
    </w:p>
    <w:p w:rsidR="009110B1" w:rsidRDefault="009110B1" w:rsidP="0028106E">
      <w:pPr>
        <w:rPr>
          <w:rFonts w:ascii="Times New Roman" w:hAnsi="Times New Roman"/>
          <w:sz w:val="28"/>
          <w:szCs w:val="28"/>
        </w:rPr>
      </w:pPr>
      <w:r w:rsidRPr="00B073A1">
        <w:rPr>
          <w:rFonts w:ascii="Times New Roman" w:hAnsi="Times New Roman"/>
          <w:sz w:val="28"/>
          <w:szCs w:val="28"/>
        </w:rPr>
        <w:t xml:space="preserve"> 2.</w:t>
      </w:r>
      <w:r>
        <w:rPr>
          <w:rFonts w:ascii="Times New Roman" w:hAnsi="Times New Roman"/>
          <w:sz w:val="28"/>
          <w:szCs w:val="28"/>
        </w:rPr>
        <w:t xml:space="preserve"> Горькова Л.Г., Кочергина А.В. «Сценарий занятий по экологическому воспитанию дошкольников», М: «ВАКО»,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sz w:val="28"/>
            <w:szCs w:val="28"/>
          </w:rPr>
          <w:t>2011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9110B1" w:rsidRDefault="009110B1" w:rsidP="002810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Дрязгунова В.А. «Дидактические игры для ознакомления дошкольников с растениями», М: Просвещение, 1981г.</w:t>
      </w:r>
    </w:p>
    <w:p w:rsidR="009110B1" w:rsidRDefault="009110B1" w:rsidP="002810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Иванова А.И. «Экологические наблюдения и эксперименты в детском саду», М: ТЦ «Сфера»,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8"/>
            <w:szCs w:val="28"/>
          </w:rPr>
          <w:t>2015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9110B1" w:rsidRDefault="009110B1" w:rsidP="002810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Серебрякова Т.А., Абоимова И.Е. «Использование моделей и деятельности моделирования в работе по формированию основ экологического сознания», Н.Новгород, </w:t>
      </w: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/>
            <w:sz w:val="28"/>
            <w:szCs w:val="28"/>
          </w:rPr>
          <w:t>2017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9110B1" w:rsidRDefault="009110B1" w:rsidP="002810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Соломенникова  О.А. «Ознакомление с природой в детском саду» Средняя группа, - М:  «Мозаика – Синтез», </w:t>
      </w: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/>
            <w:sz w:val="28"/>
            <w:szCs w:val="28"/>
          </w:rPr>
          <w:t>2017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9110B1" w:rsidRPr="00B073A1" w:rsidRDefault="009110B1" w:rsidP="002810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110B1" w:rsidRPr="00B073A1" w:rsidRDefault="009110B1" w:rsidP="0028106E">
      <w:pPr>
        <w:rPr>
          <w:rFonts w:ascii="Times New Roman" w:hAnsi="Times New Roman"/>
          <w:sz w:val="28"/>
          <w:szCs w:val="28"/>
        </w:rPr>
      </w:pPr>
      <w:r w:rsidRPr="00B073A1">
        <w:rPr>
          <w:rFonts w:ascii="Times New Roman" w:hAnsi="Times New Roman"/>
          <w:sz w:val="28"/>
          <w:szCs w:val="28"/>
        </w:rPr>
        <w:t xml:space="preserve"> 4.</w:t>
      </w:r>
      <w:r>
        <w:rPr>
          <w:rFonts w:ascii="Times New Roman" w:hAnsi="Times New Roman"/>
          <w:sz w:val="28"/>
          <w:szCs w:val="28"/>
        </w:rPr>
        <w:t xml:space="preserve"> «Уголок природы в детском саду» Пособие для воспитателей детского сада» М.М. Марковская. М. Просвещение 1984.</w:t>
      </w:r>
    </w:p>
    <w:p w:rsidR="009110B1" w:rsidRPr="00B073A1" w:rsidRDefault="009110B1" w:rsidP="0028106E">
      <w:pPr>
        <w:rPr>
          <w:rFonts w:ascii="Times New Roman" w:hAnsi="Times New Roman"/>
          <w:sz w:val="28"/>
          <w:szCs w:val="28"/>
        </w:rPr>
      </w:pPr>
    </w:p>
    <w:p w:rsidR="009110B1" w:rsidRPr="0028106E" w:rsidRDefault="009110B1">
      <w:pPr>
        <w:rPr>
          <w:rFonts w:ascii="Times New Roman" w:hAnsi="Times New Roman"/>
          <w:sz w:val="24"/>
          <w:szCs w:val="24"/>
        </w:rPr>
      </w:pPr>
    </w:p>
    <w:sectPr w:rsidR="009110B1" w:rsidRPr="0028106E" w:rsidSect="00597C05">
      <w:pgSz w:w="11906" w:h="16838"/>
      <w:pgMar w:top="851" w:right="746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E5F41"/>
    <w:multiLevelType w:val="multilevel"/>
    <w:tmpl w:val="0840F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A816F9"/>
    <w:multiLevelType w:val="multilevel"/>
    <w:tmpl w:val="1772C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3B4E"/>
    <w:rsid w:val="00084E71"/>
    <w:rsid w:val="000F570B"/>
    <w:rsid w:val="0028106E"/>
    <w:rsid w:val="00345BE0"/>
    <w:rsid w:val="004C7A02"/>
    <w:rsid w:val="005279EA"/>
    <w:rsid w:val="00527E1D"/>
    <w:rsid w:val="00597C05"/>
    <w:rsid w:val="00657B32"/>
    <w:rsid w:val="007C62A6"/>
    <w:rsid w:val="00832530"/>
    <w:rsid w:val="009110B1"/>
    <w:rsid w:val="00943B4E"/>
    <w:rsid w:val="00A32F0B"/>
    <w:rsid w:val="00A47CFC"/>
    <w:rsid w:val="00B073A1"/>
    <w:rsid w:val="00D25887"/>
    <w:rsid w:val="00DD7032"/>
    <w:rsid w:val="00EC6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06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810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2810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5</Pages>
  <Words>888</Words>
  <Characters>5062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ЮЗ</cp:lastModifiedBy>
  <cp:revision>6</cp:revision>
  <dcterms:created xsi:type="dcterms:W3CDTF">2020-11-15T10:37:00Z</dcterms:created>
  <dcterms:modified xsi:type="dcterms:W3CDTF">2020-11-26T14:49:00Z</dcterms:modified>
</cp:coreProperties>
</file>